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D7D9" w14:textId="29688748" w:rsidR="00BA00AB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ROSEDALE</w:t>
      </w:r>
      <w:r>
        <w:rPr>
          <w:rFonts w:ascii="Times New Roman" w:hAnsi="Times New Roman" w:cs="Times New Roman"/>
          <w:sz w:val="24"/>
          <w:szCs w:val="24"/>
        </w:rPr>
        <w:t xml:space="preserve">      (d.1461)</w:t>
      </w:r>
    </w:p>
    <w:p w14:paraId="2A1A9200" w14:textId="7EFB39E2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Bridlington.</w:t>
      </w:r>
    </w:p>
    <w:p w14:paraId="06E88406" w14:textId="211D8378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9494C" w14:textId="0A8D8CA7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9A44D" w14:textId="2B59F6A3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</w:t>
      </w: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p.140)</w:t>
      </w:r>
    </w:p>
    <w:p w14:paraId="3557A2F5" w14:textId="067D3230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BFAFF55" w14:textId="37221395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5FB58" w14:textId="4A982BFF" w:rsid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CA4FC" w14:textId="5CFC3589" w:rsidR="00E0706E" w:rsidRPr="00E0706E" w:rsidRDefault="00E070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2021</w:t>
      </w:r>
    </w:p>
    <w:sectPr w:rsidR="00E0706E" w:rsidRPr="00E070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FFFB" w14:textId="77777777" w:rsidR="00E0706E" w:rsidRDefault="00E0706E" w:rsidP="009139A6">
      <w:r>
        <w:separator/>
      </w:r>
    </w:p>
  </w:endnote>
  <w:endnote w:type="continuationSeparator" w:id="0">
    <w:p w14:paraId="408FF93A" w14:textId="77777777" w:rsidR="00E0706E" w:rsidRDefault="00E070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4B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4CC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57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5C99" w14:textId="77777777" w:rsidR="00E0706E" w:rsidRDefault="00E0706E" w:rsidP="009139A6">
      <w:r>
        <w:separator/>
      </w:r>
    </w:p>
  </w:footnote>
  <w:footnote w:type="continuationSeparator" w:id="0">
    <w:p w14:paraId="00879EE3" w14:textId="77777777" w:rsidR="00E0706E" w:rsidRDefault="00E070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F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19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0A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6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706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78891"/>
  <w15:chartTrackingRefBased/>
  <w15:docId w15:val="{454EFCC5-8E59-4B17-B63B-FBFEA592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2021-10-07T09:02:00Z</dcterms:created>
  <dcterms:modified xsi:type="dcterms:W3CDTF">2021-10-07T09:04:00Z</dcterms:modified>
</cp:coreProperties>
</file>